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B5ABB" w14:textId="77777777" w:rsidR="00B67E2C" w:rsidRDefault="00B67E2C" w:rsidP="00A55FFB">
      <w:pPr>
        <w:rPr>
          <w:rFonts w:cs="Arial"/>
        </w:rPr>
      </w:pPr>
    </w:p>
    <w:p w14:paraId="72DD6485" w14:textId="795B1D74" w:rsidR="007E68F6" w:rsidRDefault="007E68F6" w:rsidP="007E68F6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 xml:space="preserve">Številka: </w:t>
      </w:r>
      <w:r>
        <w:rPr>
          <w:rFonts w:cs="Arial"/>
        </w:rPr>
        <w:tab/>
        <w:t>430</w:t>
      </w:r>
      <w:r w:rsidR="0027747D">
        <w:rPr>
          <w:rFonts w:cs="Arial"/>
        </w:rPr>
        <w:t>2</w:t>
      </w:r>
      <w:r>
        <w:rPr>
          <w:rFonts w:cs="Arial"/>
        </w:rPr>
        <w:t>-</w:t>
      </w:r>
      <w:r w:rsidR="002971AE">
        <w:rPr>
          <w:rFonts w:cs="Arial"/>
        </w:rPr>
        <w:t>00</w:t>
      </w:r>
      <w:r w:rsidR="007F42C4">
        <w:rPr>
          <w:rFonts w:cs="Arial"/>
        </w:rPr>
        <w:t>0</w:t>
      </w:r>
      <w:r w:rsidR="0027747D">
        <w:rPr>
          <w:rFonts w:cs="Arial"/>
        </w:rPr>
        <w:t>6</w:t>
      </w:r>
      <w:r>
        <w:rPr>
          <w:rFonts w:cs="Arial"/>
        </w:rPr>
        <w:t>/202</w:t>
      </w:r>
      <w:r w:rsidR="007F42C4">
        <w:rPr>
          <w:rFonts w:cs="Arial"/>
        </w:rPr>
        <w:t>6</w:t>
      </w:r>
    </w:p>
    <w:p w14:paraId="326632A3" w14:textId="01F733EA" w:rsidR="007E68F6" w:rsidRDefault="007E68F6" w:rsidP="007E68F6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 BR:</w:t>
      </w:r>
      <w:r>
        <w:rPr>
          <w:rFonts w:cs="Arial"/>
        </w:rPr>
        <w:tab/>
        <w:t>202</w:t>
      </w:r>
      <w:r w:rsidR="007F42C4">
        <w:rPr>
          <w:rFonts w:cs="Arial"/>
        </w:rPr>
        <w:t>6-077</w:t>
      </w:r>
    </w:p>
    <w:p w14:paraId="0B33341C" w14:textId="77777777" w:rsidR="003804FF" w:rsidRDefault="003804FF" w:rsidP="003804FF">
      <w:pPr>
        <w:jc w:val="both"/>
        <w:rPr>
          <w:rFonts w:cs="Arial"/>
        </w:rPr>
      </w:pPr>
      <w:bookmarkStart w:id="0" w:name="_GoBack"/>
      <w:bookmarkEnd w:id="0"/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0C836CE3" w14:textId="7C1FE95C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657A7">
        <w:rPr>
          <w:rFonts w:cs="Arial"/>
          <w:b/>
        </w:rPr>
        <w:t>GLAVNEGA PONUDNIKA</w:t>
      </w:r>
    </w:p>
    <w:p w14:paraId="28F4FEA8" w14:textId="2C43F700" w:rsidR="001F0BA2" w:rsidRDefault="001F0BA2" w:rsidP="001F0BA2">
      <w:pPr>
        <w:tabs>
          <w:tab w:val="left" w:pos="1083"/>
        </w:tabs>
        <w:rPr>
          <w:rFonts w:cs="Arial"/>
        </w:rPr>
      </w:pPr>
    </w:p>
    <w:p w14:paraId="46677DC3" w14:textId="77777777" w:rsidR="007F42C4" w:rsidRPr="001F0BA2" w:rsidRDefault="007F42C4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9E106F8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657A7">
        <w:rPr>
          <w:rFonts w:cs="Arial"/>
        </w:rPr>
        <w:t>glavnega ponudnika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28BCBE5C" w14:textId="77777777" w:rsidR="007F42C4" w:rsidRDefault="007F42C4" w:rsidP="001F0BA2">
      <w:pPr>
        <w:tabs>
          <w:tab w:val="left" w:pos="1083"/>
        </w:tabs>
        <w:rPr>
          <w:rFonts w:cs="Arial"/>
        </w:rPr>
      </w:pPr>
    </w:p>
    <w:p w14:paraId="34CE144E" w14:textId="0B50759D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657A7">
        <w:rPr>
          <w:rFonts w:cs="Arial"/>
        </w:rPr>
        <w:t>glavnega ponudnika</w:t>
      </w:r>
      <w:r w:rsidRPr="001F0BA2">
        <w:rPr>
          <w:rFonts w:cs="Arial"/>
        </w:rPr>
        <w:t>: ____________________________________________</w:t>
      </w:r>
    </w:p>
    <w:p w14:paraId="60EDBB37" w14:textId="038F4FAF" w:rsidR="001F0BA2" w:rsidRDefault="001F0BA2" w:rsidP="001F0BA2">
      <w:pPr>
        <w:tabs>
          <w:tab w:val="left" w:pos="1083"/>
        </w:tabs>
        <w:rPr>
          <w:rFonts w:cs="Arial"/>
        </w:rPr>
      </w:pPr>
    </w:p>
    <w:p w14:paraId="2BF09E7B" w14:textId="77777777" w:rsidR="007F42C4" w:rsidRDefault="007F42C4" w:rsidP="001F0BA2">
      <w:pPr>
        <w:tabs>
          <w:tab w:val="left" w:pos="1083"/>
        </w:tabs>
        <w:rPr>
          <w:rFonts w:cs="Arial"/>
        </w:rPr>
      </w:pPr>
    </w:p>
    <w:p w14:paraId="5BFEAF38" w14:textId="77777777" w:rsidR="007F42C4" w:rsidRPr="00D160EA" w:rsidRDefault="007F42C4" w:rsidP="007F42C4">
      <w:pPr>
        <w:pStyle w:val="Odstavekseznama"/>
        <w:numPr>
          <w:ilvl w:val="0"/>
          <w:numId w:val="15"/>
        </w:numPr>
        <w:rPr>
          <w:rFonts w:ascii="Arial" w:hAnsi="Arial" w:cs="Arial"/>
          <w:b/>
        </w:rPr>
      </w:pPr>
      <w:r w:rsidRPr="00D160EA">
        <w:rPr>
          <w:rFonts w:ascii="Arial" w:hAnsi="Arial" w:cs="Arial"/>
          <w:b/>
        </w:rPr>
        <w:t>Razlog za izključitev iz 5k člena UREDBE SVETA (EU) 2022/576</w:t>
      </w:r>
      <w:r>
        <w:rPr>
          <w:rFonts w:ascii="Arial" w:hAnsi="Arial" w:cs="Arial"/>
          <w:b/>
        </w:rPr>
        <w:t>:</w:t>
      </w:r>
    </w:p>
    <w:p w14:paraId="5494ED6E" w14:textId="77777777" w:rsidR="007F42C4" w:rsidRPr="00AC427E" w:rsidRDefault="007F42C4" w:rsidP="007F42C4">
      <w:pPr>
        <w:pStyle w:val="Odstavekseznama"/>
        <w:spacing w:line="240" w:lineRule="auto"/>
        <w:ind w:left="360"/>
        <w:rPr>
          <w:rFonts w:ascii="Arial" w:hAnsi="Arial" w:cs="Arial"/>
          <w:b/>
        </w:rPr>
      </w:pPr>
      <w:r w:rsidRPr="00AC427E">
        <w:rPr>
          <w:rFonts w:ascii="Arial" w:hAnsi="Arial" w:cs="Arial"/>
        </w:rPr>
        <w:t xml:space="preserve">Izjavljamo, da smo seznanjeni z določili prvega odstavka 5k člena UREDBE SVETA (EU) 2022/576 z dne 8. aprila 2022 o spremembi Uredbe (EU) št. 833/2014 o omejevalnih ukrepih zaradi delovanja Rusije, ki povzroča destabilizacijo razmer v Ukrajini, ki prepoveduje dodeljevanje ali izvajanje kakršnih koli javnih naročil ali koncesijskih pogodb: </w:t>
      </w:r>
    </w:p>
    <w:p w14:paraId="706578FD" w14:textId="77777777" w:rsidR="007F42C4" w:rsidRPr="00AC427E" w:rsidRDefault="007F42C4" w:rsidP="007F42C4">
      <w:pPr>
        <w:pStyle w:val="Odstavekseznama"/>
        <w:numPr>
          <w:ilvl w:val="0"/>
          <w:numId w:val="16"/>
        </w:numPr>
        <w:tabs>
          <w:tab w:val="left" w:pos="142"/>
        </w:tabs>
        <w:spacing w:line="240" w:lineRule="auto"/>
        <w:rPr>
          <w:rFonts w:ascii="Arial" w:hAnsi="Arial" w:cs="Arial"/>
        </w:rPr>
      </w:pPr>
      <w:r w:rsidRPr="00AC427E">
        <w:rPr>
          <w:rFonts w:ascii="Arial" w:hAnsi="Arial" w:cs="Arial"/>
        </w:rPr>
        <w:t>ruskim državljanom ali fizičnim ali pravnim osebam, subjektom ali organom s sedežem v Rusiji;</w:t>
      </w:r>
    </w:p>
    <w:p w14:paraId="7FDF6E8D" w14:textId="77777777" w:rsidR="007F42C4" w:rsidRPr="00AC427E" w:rsidRDefault="007F42C4" w:rsidP="007F42C4">
      <w:pPr>
        <w:pStyle w:val="Odstavekseznama"/>
        <w:numPr>
          <w:ilvl w:val="0"/>
          <w:numId w:val="16"/>
        </w:numPr>
        <w:tabs>
          <w:tab w:val="left" w:pos="142"/>
        </w:tabs>
        <w:spacing w:line="240" w:lineRule="auto"/>
        <w:rPr>
          <w:rFonts w:ascii="Arial" w:hAnsi="Arial" w:cs="Arial"/>
        </w:rPr>
      </w:pPr>
      <w:r w:rsidRPr="00AC427E">
        <w:rPr>
          <w:rFonts w:ascii="Arial" w:hAnsi="Arial" w:cs="Arial"/>
        </w:rPr>
        <w:t>pravnim osebam, subjektom ali organom, katerih več kot 50-odstotni delež je v neposredni ali posredni lasti subjekta iz prejšnje alineje;</w:t>
      </w:r>
    </w:p>
    <w:p w14:paraId="39A1261D" w14:textId="77777777" w:rsidR="007F42C4" w:rsidRPr="00AC427E" w:rsidRDefault="007F42C4" w:rsidP="007F42C4">
      <w:pPr>
        <w:pStyle w:val="Odstavekseznama"/>
        <w:numPr>
          <w:ilvl w:val="0"/>
          <w:numId w:val="16"/>
        </w:numPr>
        <w:tabs>
          <w:tab w:val="left" w:pos="142"/>
        </w:tabs>
        <w:spacing w:line="240" w:lineRule="auto"/>
        <w:rPr>
          <w:rFonts w:ascii="Arial" w:hAnsi="Arial" w:cs="Arial"/>
        </w:rPr>
      </w:pPr>
      <w:r w:rsidRPr="00AC427E">
        <w:rPr>
          <w:rFonts w:ascii="Arial" w:hAnsi="Arial" w:cs="Arial"/>
        </w:rPr>
        <w:t>fizičnim ali pravnim osebam, subjektoma ali organom, ki delujejo v imenu ali po navodilih subjekta iz prejšnjih dveh alinej, vključno s podizvajalci, dobavitelji ali subjekti, katerih zmogljivosti se uporabljajo v smislu direktiv o javnem naročanju, če predstavljajo več kot 10 % vrednosti naročila;</w:t>
      </w:r>
    </w:p>
    <w:p w14:paraId="763FE8FE" w14:textId="77777777" w:rsidR="007F42C4" w:rsidRDefault="007F42C4" w:rsidP="007F42C4">
      <w:pPr>
        <w:tabs>
          <w:tab w:val="left" w:pos="142"/>
        </w:tabs>
        <w:ind w:left="360"/>
        <w:jc w:val="both"/>
        <w:rPr>
          <w:rFonts w:cs="Arial"/>
        </w:rPr>
      </w:pPr>
      <w:r w:rsidRPr="00AC427E">
        <w:rPr>
          <w:rFonts w:cs="Arial"/>
        </w:rPr>
        <w:t>in potrjujemo, da pri nas ne obstaja nobeden izmed zgoraj navedenih razlogov za prepoved dodeljevanja naročila.</w:t>
      </w:r>
    </w:p>
    <w:p w14:paraId="0CDA5CE6" w14:textId="77777777" w:rsidR="007F42C4" w:rsidRPr="00AC427E" w:rsidRDefault="007F42C4" w:rsidP="007F42C4">
      <w:pPr>
        <w:tabs>
          <w:tab w:val="left" w:pos="142"/>
        </w:tabs>
        <w:ind w:left="360"/>
        <w:jc w:val="both"/>
        <w:rPr>
          <w:rFonts w:cs="Arial"/>
        </w:rPr>
      </w:pPr>
    </w:p>
    <w:p w14:paraId="302AAA83" w14:textId="77777777" w:rsidR="007F42C4" w:rsidRPr="00AC427E" w:rsidRDefault="007F42C4" w:rsidP="007F42C4">
      <w:pPr>
        <w:pStyle w:val="Odstavekseznama"/>
        <w:numPr>
          <w:ilvl w:val="0"/>
          <w:numId w:val="15"/>
        </w:numPr>
        <w:spacing w:line="240" w:lineRule="auto"/>
        <w:rPr>
          <w:rFonts w:ascii="Arial" w:hAnsi="Arial" w:cs="Arial"/>
          <w:b/>
        </w:rPr>
      </w:pPr>
      <w:r w:rsidRPr="00AC427E">
        <w:rPr>
          <w:rFonts w:ascii="Arial" w:hAnsi="Arial" w:cs="Arial"/>
          <w:b/>
        </w:rPr>
        <w:t>Bonitetna ocena</w:t>
      </w:r>
      <w:r>
        <w:rPr>
          <w:rFonts w:ascii="Arial" w:hAnsi="Arial" w:cs="Arial"/>
          <w:b/>
        </w:rPr>
        <w:t>:</w:t>
      </w:r>
    </w:p>
    <w:p w14:paraId="6FDC3DF3" w14:textId="77777777" w:rsidR="007F42C4" w:rsidRPr="00AC427E" w:rsidRDefault="007F42C4" w:rsidP="007F42C4">
      <w:pPr>
        <w:ind w:left="360"/>
        <w:jc w:val="both"/>
        <w:rPr>
          <w:rFonts w:cs="Arial"/>
        </w:rPr>
      </w:pPr>
      <w:r w:rsidRPr="00AC427E">
        <w:rPr>
          <w:rFonts w:cs="Arial"/>
        </w:rPr>
        <w:t>Izjavljamo, da imamo ustrezno (tekočo, veljavno) bonitetno oceno enega izmed naslednjih kreditnih agencij: AJPES SB</w:t>
      </w:r>
      <w:r>
        <w:rPr>
          <w:rFonts w:cs="Arial"/>
        </w:rPr>
        <w:t>5</w:t>
      </w:r>
      <w:r w:rsidRPr="00AC427E">
        <w:rPr>
          <w:rFonts w:cs="Arial"/>
        </w:rPr>
        <w:t xml:space="preserve"> ali </w:t>
      </w:r>
      <w:proofErr w:type="spellStart"/>
      <w:r w:rsidRPr="00AC427E">
        <w:rPr>
          <w:rFonts w:cs="Arial"/>
        </w:rPr>
        <w:t>Moody's</w:t>
      </w:r>
      <w:proofErr w:type="spellEnd"/>
      <w:r w:rsidRPr="00AC427E">
        <w:rPr>
          <w:rFonts w:cs="Arial"/>
        </w:rPr>
        <w:t xml:space="preserve"> Ba ali S&amp;P BB ali </w:t>
      </w:r>
      <w:proofErr w:type="spellStart"/>
      <w:r w:rsidRPr="00AC427E">
        <w:rPr>
          <w:rFonts w:cs="Arial"/>
        </w:rPr>
        <w:t>Fitch</w:t>
      </w:r>
      <w:proofErr w:type="spellEnd"/>
      <w:r w:rsidRPr="00AC427E">
        <w:rPr>
          <w:rFonts w:cs="Arial"/>
        </w:rPr>
        <w:t xml:space="preserve"> BB </w:t>
      </w:r>
      <w:r w:rsidRPr="00B61F80">
        <w:rPr>
          <w:rFonts w:cs="Arial"/>
        </w:rPr>
        <w:t xml:space="preserve">ali D&amp;B B, skladno </w:t>
      </w:r>
      <w:r w:rsidRPr="00AC427E">
        <w:rPr>
          <w:rFonts w:cs="Arial"/>
        </w:rPr>
        <w:t xml:space="preserve">s pogojem določenem v 2.B.a) (Bonitetni pogoj) točki obrazca OBR – 2.06 (Pogoji za ugotavljanje sposobnosti in usposobljenosti ponudnika). </w:t>
      </w:r>
    </w:p>
    <w:p w14:paraId="6F4195BA" w14:textId="77777777" w:rsidR="007F42C4" w:rsidRDefault="007F42C4" w:rsidP="007F42C4">
      <w:pPr>
        <w:tabs>
          <w:tab w:val="left" w:pos="1083"/>
        </w:tabs>
        <w:rPr>
          <w:rFonts w:cs="Arial"/>
        </w:rPr>
      </w:pPr>
    </w:p>
    <w:p w14:paraId="4219E38D" w14:textId="77777777" w:rsidR="007F42C4" w:rsidRPr="00DA1A30" w:rsidRDefault="007F42C4" w:rsidP="007F42C4">
      <w:pPr>
        <w:pStyle w:val="Odstavekseznama"/>
        <w:numPr>
          <w:ilvl w:val="0"/>
          <w:numId w:val="15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Pr="00DA1A30">
        <w:rPr>
          <w:rFonts w:ascii="Arial" w:hAnsi="Arial" w:cs="Arial"/>
          <w:b/>
        </w:rPr>
        <w:t xml:space="preserve">ehnična sposobnost – </w:t>
      </w:r>
      <w:r>
        <w:rPr>
          <w:rFonts w:ascii="Arial" w:hAnsi="Arial" w:cs="Arial"/>
          <w:b/>
        </w:rPr>
        <w:t>skladiščenje blaga:</w:t>
      </w:r>
    </w:p>
    <w:p w14:paraId="763B701C" w14:textId="245A0379" w:rsidR="007F42C4" w:rsidRPr="00DA1A30" w:rsidRDefault="007F42C4" w:rsidP="007F42C4">
      <w:pPr>
        <w:spacing w:line="260" w:lineRule="atLeast"/>
        <w:ind w:left="360"/>
        <w:jc w:val="both"/>
        <w:rPr>
          <w:rFonts w:cs="Arial"/>
        </w:rPr>
      </w:pPr>
      <w:r w:rsidRPr="00DA1A30">
        <w:rPr>
          <w:rFonts w:cs="Arial"/>
        </w:rPr>
        <w:t xml:space="preserve">Izjavljamo, da </w:t>
      </w:r>
      <w:r>
        <w:rPr>
          <w:rFonts w:cs="Arial"/>
        </w:rPr>
        <w:t xml:space="preserve">je </w:t>
      </w:r>
      <w:r w:rsidRPr="00DA1A30">
        <w:rPr>
          <w:rFonts w:cs="Arial"/>
        </w:rPr>
        <w:t xml:space="preserve">skladišče, v katerem bomo zagotavljali skladiščenje in obnavljanje </w:t>
      </w:r>
      <w:r>
        <w:rPr>
          <w:rFonts w:cs="Arial"/>
        </w:rPr>
        <w:t xml:space="preserve">blaga, ki je predmet tega naročila, da bo </w:t>
      </w:r>
      <w:r w:rsidRPr="00DA1A30">
        <w:rPr>
          <w:rFonts w:cs="Arial"/>
        </w:rPr>
        <w:t>ves čas</w:t>
      </w:r>
      <w:r>
        <w:rPr>
          <w:rFonts w:cs="Arial"/>
        </w:rPr>
        <w:t xml:space="preserve"> trajanja pogodbe</w:t>
      </w:r>
      <w:r w:rsidRPr="00DA1A30">
        <w:rPr>
          <w:rFonts w:cs="Arial"/>
        </w:rPr>
        <w:t xml:space="preserve"> primerno za skladiščenje tovrstnega blaga.</w:t>
      </w:r>
    </w:p>
    <w:p w14:paraId="6148E4D8" w14:textId="77777777" w:rsidR="007F42C4" w:rsidRDefault="007F42C4" w:rsidP="007F42C4">
      <w:pPr>
        <w:tabs>
          <w:tab w:val="left" w:pos="1083"/>
        </w:tabs>
        <w:rPr>
          <w:rFonts w:cs="Arial"/>
        </w:rPr>
      </w:pPr>
    </w:p>
    <w:p w14:paraId="44802A47" w14:textId="77777777" w:rsidR="007F42C4" w:rsidRPr="00AC427E" w:rsidRDefault="007F42C4" w:rsidP="007F42C4">
      <w:pPr>
        <w:pStyle w:val="Odstavekseznama"/>
        <w:numPr>
          <w:ilvl w:val="0"/>
          <w:numId w:val="15"/>
        </w:numPr>
        <w:spacing w:line="240" w:lineRule="auto"/>
        <w:rPr>
          <w:rFonts w:ascii="Arial" w:hAnsi="Arial" w:cs="Arial"/>
          <w:b/>
        </w:rPr>
      </w:pPr>
      <w:bookmarkStart w:id="1" w:name="_Hlk203563661"/>
      <w:r>
        <w:rPr>
          <w:rFonts w:ascii="Arial" w:hAnsi="Arial" w:cs="Arial"/>
          <w:b/>
        </w:rPr>
        <w:t>E</w:t>
      </w:r>
      <w:r w:rsidRPr="00AC427E">
        <w:rPr>
          <w:rFonts w:ascii="Arial" w:hAnsi="Arial" w:cs="Arial"/>
          <w:b/>
        </w:rPr>
        <w:t>konomski in finančni položaj:</w:t>
      </w:r>
    </w:p>
    <w:p w14:paraId="03E2D0A5" w14:textId="77777777" w:rsidR="007F42C4" w:rsidRPr="00AC427E" w:rsidRDefault="007F42C4" w:rsidP="007F42C4">
      <w:pPr>
        <w:pStyle w:val="Odstavekseznama"/>
        <w:widowControl w:val="0"/>
        <w:spacing w:line="240" w:lineRule="auto"/>
        <w:ind w:left="357"/>
        <w:rPr>
          <w:rFonts w:ascii="Arial" w:hAnsi="Arial" w:cs="Arial"/>
          <w:shd w:val="clear" w:color="auto" w:fill="FFFFFF"/>
        </w:rPr>
      </w:pPr>
      <w:r w:rsidRPr="00AC427E">
        <w:rPr>
          <w:rFonts w:ascii="Arial" w:hAnsi="Arial" w:cs="Arial"/>
          <w:shd w:val="clear" w:color="auto" w:fill="FFFFFF"/>
        </w:rPr>
        <w:t>Izjavljamo, da na dan oddaje ponudbe nimamo blokiranega transakcijskega računa in da v obdobju zadnjih 180 dni pred rokom za oddajo ponudb nismo imeli nobenega transakcijskega računa blokiranega več kot 20 zaporednih dni.</w:t>
      </w:r>
    </w:p>
    <w:bookmarkEnd w:id="1"/>
    <w:p w14:paraId="2F6AFE2B" w14:textId="743D23A3" w:rsidR="007F42C4" w:rsidRDefault="007F42C4">
      <w:pPr>
        <w:rPr>
          <w:rFonts w:cs="Arial"/>
        </w:rPr>
      </w:pPr>
      <w:r>
        <w:rPr>
          <w:rFonts w:cs="Arial"/>
        </w:rPr>
        <w:br w:type="page"/>
      </w:r>
    </w:p>
    <w:p w14:paraId="688D17FA" w14:textId="77777777" w:rsidR="007F42C4" w:rsidRDefault="007F42C4" w:rsidP="007F42C4">
      <w:pPr>
        <w:jc w:val="both"/>
        <w:rPr>
          <w:rFonts w:cs="Arial"/>
        </w:rPr>
      </w:pPr>
    </w:p>
    <w:p w14:paraId="36A58240" w14:textId="77777777" w:rsidR="007F42C4" w:rsidRPr="00EA1633" w:rsidRDefault="007F42C4" w:rsidP="007F42C4">
      <w:pPr>
        <w:pStyle w:val="Odstavekseznama"/>
        <w:numPr>
          <w:ilvl w:val="0"/>
          <w:numId w:val="15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I</w:t>
      </w:r>
      <w:r w:rsidRPr="00EA1633">
        <w:rPr>
          <w:rFonts w:ascii="Arial" w:hAnsi="Arial" w:cs="Arial"/>
          <w:b/>
        </w:rPr>
        <w:t>zjava – drugo:</w:t>
      </w:r>
    </w:p>
    <w:p w14:paraId="0682A7CC" w14:textId="77777777" w:rsidR="007F42C4" w:rsidRPr="00EA1633" w:rsidRDefault="007F42C4" w:rsidP="007F42C4">
      <w:pPr>
        <w:tabs>
          <w:tab w:val="left" w:pos="567"/>
        </w:tabs>
        <w:ind w:left="426"/>
        <w:jc w:val="both"/>
        <w:rPr>
          <w:rFonts w:cs="Arial"/>
        </w:rPr>
      </w:pPr>
      <w:r w:rsidRPr="00EA1633">
        <w:rPr>
          <w:rFonts w:cs="Arial"/>
        </w:rPr>
        <w:t>Izjavljamo, da nismo bili pravnomočno kaznovani za prekršek iz 72. člena Zakona o državnih blagovnih rezervah ZBR-1 (Uradni list RS, št. 23/2024) in da nimamo neizpolnjenih obveznosti do naročnika dalj kot trideset dni (2. odstavek 18. člena Zakona o blagovnih rezervah, Uradni list RS, št. 60/1995, 38/1999, 50/2004, 86/2009, 83/2012, 152/2020 - ZZUOOP, 203/2020 - ZIUPOPDVE, 121/2022 - ZUOKPOE). Izjavljamo tudi, da nismo uvrščeni v evidenco poslovnih subjektov iz 35. člena Zakona o integriteti in preprečevanju korupcije (Uradni list RS, št. 69/11-UPB2 in 158/20) in mu ni na podlagi tega člena prepovedano poslovanje z naročnikom.</w:t>
      </w:r>
    </w:p>
    <w:p w14:paraId="5D6BE8B7" w14:textId="77777777" w:rsidR="007F42C4" w:rsidRDefault="007F42C4" w:rsidP="007F42C4">
      <w:pPr>
        <w:tabs>
          <w:tab w:val="left" w:pos="1083"/>
        </w:tabs>
        <w:rPr>
          <w:rFonts w:cs="Arial"/>
        </w:rPr>
      </w:pPr>
    </w:p>
    <w:p w14:paraId="0FCBA9BF" w14:textId="77777777" w:rsidR="007F42C4" w:rsidRPr="00A90BAF" w:rsidRDefault="007F42C4" w:rsidP="007F42C4">
      <w:pPr>
        <w:rPr>
          <w:rFonts w:cs="Arial"/>
          <w:b/>
        </w:rPr>
      </w:pPr>
    </w:p>
    <w:p w14:paraId="133BC221" w14:textId="77777777" w:rsidR="007F42C4" w:rsidRDefault="007F42C4" w:rsidP="007F42C4">
      <w:pPr>
        <w:jc w:val="both"/>
        <w:rPr>
          <w:rFonts w:cs="Arial"/>
        </w:rPr>
      </w:pPr>
    </w:p>
    <w:p w14:paraId="7693393D" w14:textId="77777777" w:rsidR="007F42C4" w:rsidRDefault="007F42C4" w:rsidP="007F42C4">
      <w:pPr>
        <w:jc w:val="both"/>
        <w:rPr>
          <w:rFonts w:cs="Arial"/>
        </w:rPr>
      </w:pPr>
    </w:p>
    <w:p w14:paraId="0907BD6B" w14:textId="77777777" w:rsidR="007F42C4" w:rsidRDefault="007F42C4" w:rsidP="007F42C4">
      <w:pPr>
        <w:jc w:val="both"/>
        <w:rPr>
          <w:rFonts w:cs="Arial"/>
        </w:rPr>
      </w:pPr>
    </w:p>
    <w:p w14:paraId="08FA66D9" w14:textId="77777777" w:rsidR="007F42C4" w:rsidRDefault="007F42C4" w:rsidP="007F42C4">
      <w:pPr>
        <w:jc w:val="both"/>
        <w:rPr>
          <w:rFonts w:cs="Arial"/>
        </w:rPr>
      </w:pPr>
    </w:p>
    <w:p w14:paraId="0948566C" w14:textId="77777777" w:rsidR="007F42C4" w:rsidRDefault="007F42C4" w:rsidP="007F42C4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37281A91" w14:textId="77777777" w:rsidR="007F42C4" w:rsidRDefault="007F42C4" w:rsidP="007F42C4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 xml:space="preserve">       Podpis in žig zakonitega zastopnika </w:t>
      </w:r>
    </w:p>
    <w:p w14:paraId="18900265" w14:textId="77777777" w:rsidR="007F42C4" w:rsidRDefault="007F42C4" w:rsidP="007F42C4">
      <w:pPr>
        <w:rPr>
          <w:rFonts w:cs="Arial"/>
          <w:i/>
        </w:rPr>
      </w:pPr>
    </w:p>
    <w:p w14:paraId="67B8AEBC" w14:textId="77777777" w:rsidR="007F42C4" w:rsidRDefault="007F42C4" w:rsidP="007F42C4">
      <w:pPr>
        <w:rPr>
          <w:rFonts w:cs="Arial"/>
          <w:i/>
        </w:rPr>
      </w:pPr>
    </w:p>
    <w:p w14:paraId="33145E87" w14:textId="77777777" w:rsidR="007F42C4" w:rsidRDefault="007F42C4" w:rsidP="007F42C4">
      <w:pPr>
        <w:rPr>
          <w:rFonts w:cs="Arial"/>
          <w:i/>
        </w:rPr>
      </w:pPr>
    </w:p>
    <w:p w14:paraId="2F7B4107" w14:textId="77777777" w:rsidR="007F42C4" w:rsidRDefault="007F42C4" w:rsidP="007F42C4">
      <w:pPr>
        <w:rPr>
          <w:rFonts w:cs="Arial"/>
          <w:i/>
        </w:rPr>
      </w:pPr>
    </w:p>
    <w:p w14:paraId="267A772C" w14:textId="77777777" w:rsidR="007F42C4" w:rsidRDefault="007F42C4" w:rsidP="007F42C4">
      <w:pPr>
        <w:rPr>
          <w:rFonts w:cs="Arial"/>
          <w:i/>
        </w:rPr>
      </w:pPr>
    </w:p>
    <w:p w14:paraId="433A8D5B" w14:textId="77777777" w:rsidR="007F42C4" w:rsidRDefault="007F42C4" w:rsidP="007F42C4">
      <w:pPr>
        <w:jc w:val="both"/>
        <w:rPr>
          <w:rFonts w:cs="Arial"/>
          <w:i/>
        </w:rPr>
      </w:pPr>
    </w:p>
    <w:p w14:paraId="384DA2A4" w14:textId="77777777" w:rsidR="007F42C4" w:rsidRDefault="007F42C4" w:rsidP="007F42C4">
      <w:pPr>
        <w:jc w:val="both"/>
        <w:rPr>
          <w:rFonts w:cs="Arial"/>
          <w:i/>
        </w:rPr>
      </w:pPr>
    </w:p>
    <w:p w14:paraId="15654B77" w14:textId="77777777" w:rsidR="007F42C4" w:rsidRPr="001F0BA2" w:rsidRDefault="007F42C4" w:rsidP="007F42C4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p w14:paraId="1B3426BE" w14:textId="2B865885" w:rsidR="001F0BA2" w:rsidRPr="001F0BA2" w:rsidRDefault="001F0BA2" w:rsidP="007F42C4">
      <w:pPr>
        <w:tabs>
          <w:tab w:val="left" w:pos="1083"/>
        </w:tabs>
        <w:jc w:val="both"/>
        <w:rPr>
          <w:rFonts w:cs="Arial"/>
        </w:rPr>
      </w:pP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0EB248" w14:textId="77777777" w:rsidR="00A94E90" w:rsidRDefault="00A94E90">
      <w:r>
        <w:separator/>
      </w:r>
    </w:p>
  </w:endnote>
  <w:endnote w:type="continuationSeparator" w:id="0">
    <w:p w14:paraId="44C43A45" w14:textId="77777777" w:rsidR="00A94E90" w:rsidRDefault="00A94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EC153" w14:textId="0445E907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7E68F6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7E68F6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1FAC4DA0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2971A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2971A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EA2741" w14:textId="77777777" w:rsidR="00A94E90" w:rsidRDefault="00A94E90">
      <w:r>
        <w:separator/>
      </w:r>
    </w:p>
  </w:footnote>
  <w:footnote w:type="continuationSeparator" w:id="0">
    <w:p w14:paraId="04C08E9C" w14:textId="77777777" w:rsidR="00A94E90" w:rsidRDefault="00A94E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6AE6DA16" w:rsidR="00C0552D" w:rsidRPr="005D6367" w:rsidRDefault="005D6367" w:rsidP="004C2B0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D6367"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363DF">
            <w:rPr>
              <w:rFonts w:cs="Arial"/>
              <w:color w:val="000000"/>
              <w:sz w:val="16"/>
              <w:szCs w:val="16"/>
            </w:rPr>
            <w:t>–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363DF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06A4FD5D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94C79CC"/>
    <w:multiLevelType w:val="hybridMultilevel"/>
    <w:tmpl w:val="9D7ADB0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EC5F64"/>
    <w:multiLevelType w:val="hybridMultilevel"/>
    <w:tmpl w:val="1FDED46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5" w15:restartNumberingAfterBreak="0">
    <w:nsid w:val="7A4B60EE"/>
    <w:multiLevelType w:val="hybridMultilevel"/>
    <w:tmpl w:val="DAE054FE"/>
    <w:lvl w:ilvl="0" w:tplc="72AE0E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13"/>
  </w:num>
  <w:num w:numId="8">
    <w:abstractNumId w:val="10"/>
  </w:num>
  <w:num w:numId="9">
    <w:abstractNumId w:val="11"/>
  </w:num>
  <w:num w:numId="10">
    <w:abstractNumId w:val="12"/>
  </w:num>
  <w:num w:numId="11">
    <w:abstractNumId w:val="6"/>
  </w:num>
  <w:num w:numId="12">
    <w:abstractNumId w:val="14"/>
  </w:num>
  <w:num w:numId="13">
    <w:abstractNumId w:val="2"/>
  </w:num>
  <w:num w:numId="14">
    <w:abstractNumId w:val="15"/>
  </w:num>
  <w:num w:numId="15">
    <w:abstractNumId w:val="8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171C"/>
    <w:rsid w:val="00036A6D"/>
    <w:rsid w:val="000412BC"/>
    <w:rsid w:val="00041EB9"/>
    <w:rsid w:val="00042D0E"/>
    <w:rsid w:val="000449E2"/>
    <w:rsid w:val="00046CE2"/>
    <w:rsid w:val="0005065F"/>
    <w:rsid w:val="00050D00"/>
    <w:rsid w:val="00056D73"/>
    <w:rsid w:val="000576FB"/>
    <w:rsid w:val="00080859"/>
    <w:rsid w:val="00095E4B"/>
    <w:rsid w:val="00096243"/>
    <w:rsid w:val="00096BE4"/>
    <w:rsid w:val="000A2652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7BD0"/>
    <w:rsid w:val="001C286C"/>
    <w:rsid w:val="001D16E0"/>
    <w:rsid w:val="001D3653"/>
    <w:rsid w:val="001D694D"/>
    <w:rsid w:val="001E0006"/>
    <w:rsid w:val="001F0BA2"/>
    <w:rsid w:val="001F6E9B"/>
    <w:rsid w:val="001F6F0F"/>
    <w:rsid w:val="0020233B"/>
    <w:rsid w:val="0020478A"/>
    <w:rsid w:val="00206652"/>
    <w:rsid w:val="002067F9"/>
    <w:rsid w:val="00213ABA"/>
    <w:rsid w:val="00213CCB"/>
    <w:rsid w:val="00227FB0"/>
    <w:rsid w:val="00231CFA"/>
    <w:rsid w:val="00235E41"/>
    <w:rsid w:val="002363DF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3FB5"/>
    <w:rsid w:val="0027747D"/>
    <w:rsid w:val="00277706"/>
    <w:rsid w:val="00283EE6"/>
    <w:rsid w:val="00285A1F"/>
    <w:rsid w:val="00285B81"/>
    <w:rsid w:val="00287917"/>
    <w:rsid w:val="0029386F"/>
    <w:rsid w:val="00295927"/>
    <w:rsid w:val="002971AE"/>
    <w:rsid w:val="002976BD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2730F"/>
    <w:rsid w:val="0032742A"/>
    <w:rsid w:val="00344558"/>
    <w:rsid w:val="0035043A"/>
    <w:rsid w:val="003529C7"/>
    <w:rsid w:val="00352AF3"/>
    <w:rsid w:val="00363776"/>
    <w:rsid w:val="00367250"/>
    <w:rsid w:val="00370866"/>
    <w:rsid w:val="0037231D"/>
    <w:rsid w:val="0037290D"/>
    <w:rsid w:val="003804FF"/>
    <w:rsid w:val="00380FBB"/>
    <w:rsid w:val="003A47EF"/>
    <w:rsid w:val="003B31CD"/>
    <w:rsid w:val="003B36FC"/>
    <w:rsid w:val="003C0B6A"/>
    <w:rsid w:val="003C23F9"/>
    <w:rsid w:val="003C485B"/>
    <w:rsid w:val="003D1272"/>
    <w:rsid w:val="003D6234"/>
    <w:rsid w:val="003D76CE"/>
    <w:rsid w:val="003E10E3"/>
    <w:rsid w:val="003E2242"/>
    <w:rsid w:val="003E4CFC"/>
    <w:rsid w:val="003E5C55"/>
    <w:rsid w:val="003F0DE7"/>
    <w:rsid w:val="003F4DE6"/>
    <w:rsid w:val="00406373"/>
    <w:rsid w:val="0043532D"/>
    <w:rsid w:val="0044138F"/>
    <w:rsid w:val="00445049"/>
    <w:rsid w:val="004527D6"/>
    <w:rsid w:val="00453B08"/>
    <w:rsid w:val="00455EB9"/>
    <w:rsid w:val="004720C5"/>
    <w:rsid w:val="0047643E"/>
    <w:rsid w:val="004801D0"/>
    <w:rsid w:val="00486D34"/>
    <w:rsid w:val="00486F2A"/>
    <w:rsid w:val="00493B33"/>
    <w:rsid w:val="004A0451"/>
    <w:rsid w:val="004A0508"/>
    <w:rsid w:val="004B065E"/>
    <w:rsid w:val="004B39D7"/>
    <w:rsid w:val="004C2B0A"/>
    <w:rsid w:val="004D6B75"/>
    <w:rsid w:val="004F524A"/>
    <w:rsid w:val="004F73D2"/>
    <w:rsid w:val="004F7C1C"/>
    <w:rsid w:val="00504CAB"/>
    <w:rsid w:val="0051745B"/>
    <w:rsid w:val="005255EB"/>
    <w:rsid w:val="005316C0"/>
    <w:rsid w:val="00532AB8"/>
    <w:rsid w:val="005340E7"/>
    <w:rsid w:val="00537622"/>
    <w:rsid w:val="0054170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5152F"/>
    <w:rsid w:val="00662D8F"/>
    <w:rsid w:val="0066332D"/>
    <w:rsid w:val="00670A28"/>
    <w:rsid w:val="00670D1D"/>
    <w:rsid w:val="006776D7"/>
    <w:rsid w:val="006B2A2B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4D09"/>
    <w:rsid w:val="00766F40"/>
    <w:rsid w:val="0076722F"/>
    <w:rsid w:val="007674BD"/>
    <w:rsid w:val="00767A5A"/>
    <w:rsid w:val="00772F7B"/>
    <w:rsid w:val="00780396"/>
    <w:rsid w:val="00782B3D"/>
    <w:rsid w:val="0078319E"/>
    <w:rsid w:val="00783525"/>
    <w:rsid w:val="007838D2"/>
    <w:rsid w:val="007912B4"/>
    <w:rsid w:val="00794D95"/>
    <w:rsid w:val="007B153B"/>
    <w:rsid w:val="007B46B5"/>
    <w:rsid w:val="007D302C"/>
    <w:rsid w:val="007D4174"/>
    <w:rsid w:val="007E0866"/>
    <w:rsid w:val="007E31E3"/>
    <w:rsid w:val="007E68F6"/>
    <w:rsid w:val="007E72B4"/>
    <w:rsid w:val="007F3757"/>
    <w:rsid w:val="007F42C4"/>
    <w:rsid w:val="007F4AC2"/>
    <w:rsid w:val="007F6339"/>
    <w:rsid w:val="007F7EE3"/>
    <w:rsid w:val="008105C2"/>
    <w:rsid w:val="008155E7"/>
    <w:rsid w:val="00824D1D"/>
    <w:rsid w:val="00833180"/>
    <w:rsid w:val="00833AC6"/>
    <w:rsid w:val="008367F0"/>
    <w:rsid w:val="0084007D"/>
    <w:rsid w:val="00843739"/>
    <w:rsid w:val="00847017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913CF8"/>
    <w:rsid w:val="00916DB7"/>
    <w:rsid w:val="00931B30"/>
    <w:rsid w:val="00941211"/>
    <w:rsid w:val="00945B2B"/>
    <w:rsid w:val="00946104"/>
    <w:rsid w:val="009514DD"/>
    <w:rsid w:val="0095198A"/>
    <w:rsid w:val="00952A0E"/>
    <w:rsid w:val="00953433"/>
    <w:rsid w:val="00953938"/>
    <w:rsid w:val="00955B38"/>
    <w:rsid w:val="00965BB4"/>
    <w:rsid w:val="009A1ABB"/>
    <w:rsid w:val="009A46DA"/>
    <w:rsid w:val="009A6579"/>
    <w:rsid w:val="009B0FC7"/>
    <w:rsid w:val="009B2092"/>
    <w:rsid w:val="009B361A"/>
    <w:rsid w:val="009B5ACC"/>
    <w:rsid w:val="009B70DE"/>
    <w:rsid w:val="009B7404"/>
    <w:rsid w:val="009C1968"/>
    <w:rsid w:val="009C29C7"/>
    <w:rsid w:val="009C2E9E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515E0"/>
    <w:rsid w:val="00A5203C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94E90"/>
    <w:rsid w:val="00A97ADD"/>
    <w:rsid w:val="00AA2E63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475BF"/>
    <w:rsid w:val="00B528B4"/>
    <w:rsid w:val="00B52BF2"/>
    <w:rsid w:val="00B5369B"/>
    <w:rsid w:val="00B538F5"/>
    <w:rsid w:val="00B661E3"/>
    <w:rsid w:val="00B67E2C"/>
    <w:rsid w:val="00B75940"/>
    <w:rsid w:val="00B77694"/>
    <w:rsid w:val="00B81892"/>
    <w:rsid w:val="00B86392"/>
    <w:rsid w:val="00B86882"/>
    <w:rsid w:val="00B900EC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273F9"/>
    <w:rsid w:val="00C340B6"/>
    <w:rsid w:val="00C468BF"/>
    <w:rsid w:val="00C565DD"/>
    <w:rsid w:val="00C5660B"/>
    <w:rsid w:val="00C64A95"/>
    <w:rsid w:val="00C82B34"/>
    <w:rsid w:val="00C9531D"/>
    <w:rsid w:val="00C97729"/>
    <w:rsid w:val="00CA4B3E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50E1"/>
    <w:rsid w:val="00D77C8B"/>
    <w:rsid w:val="00D8275B"/>
    <w:rsid w:val="00D83E17"/>
    <w:rsid w:val="00D84490"/>
    <w:rsid w:val="00D92C6A"/>
    <w:rsid w:val="00D95FF4"/>
    <w:rsid w:val="00DA0B86"/>
    <w:rsid w:val="00DA1A30"/>
    <w:rsid w:val="00DA5B0A"/>
    <w:rsid w:val="00DB3E61"/>
    <w:rsid w:val="00DD0BE9"/>
    <w:rsid w:val="00DE1C03"/>
    <w:rsid w:val="00DF116B"/>
    <w:rsid w:val="00DF3D50"/>
    <w:rsid w:val="00E029F3"/>
    <w:rsid w:val="00E02C2C"/>
    <w:rsid w:val="00E0340C"/>
    <w:rsid w:val="00E3300C"/>
    <w:rsid w:val="00E42830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32C8"/>
    <w:rsid w:val="00E95B73"/>
    <w:rsid w:val="00E9600A"/>
    <w:rsid w:val="00EA7B9C"/>
    <w:rsid w:val="00EB0DA9"/>
    <w:rsid w:val="00EB1054"/>
    <w:rsid w:val="00EE7F32"/>
    <w:rsid w:val="00EF02C4"/>
    <w:rsid w:val="00EF0493"/>
    <w:rsid w:val="00EF1787"/>
    <w:rsid w:val="00EF18FD"/>
    <w:rsid w:val="00EF1E5B"/>
    <w:rsid w:val="00F0171E"/>
    <w:rsid w:val="00F0300D"/>
    <w:rsid w:val="00F0401D"/>
    <w:rsid w:val="00F15A50"/>
    <w:rsid w:val="00F21B47"/>
    <w:rsid w:val="00F267C9"/>
    <w:rsid w:val="00F27435"/>
    <w:rsid w:val="00F377E1"/>
    <w:rsid w:val="00F40AD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aliases w:val="seznam,Bullet Number,S-List Paragraph,Diligence Check,Use Case List Paragraph,Heading2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aliases w:val="seznam Znak,Bullet Number Znak,S-List Paragraph Znak,Diligence Check Znak,Use Case List Paragraph Znak,Heading2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FBDB883-B5AB-43FD-8397-71D413C4E58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2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E6A151-D764-4870-813B-A4C035E16E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056529-D6D9-4111-B6BE-31EFE2105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79</TotalTime>
  <Pages>2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29</cp:revision>
  <cp:lastPrinted>2024-05-15T05:58:00Z</cp:lastPrinted>
  <dcterms:created xsi:type="dcterms:W3CDTF">2023-05-09T13:19:00Z</dcterms:created>
  <dcterms:modified xsi:type="dcterms:W3CDTF">2026-02-05T10:25:00Z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